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664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Alan WHYTE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66400" w:rsidRDefault="00F664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400" w:rsidRDefault="00F664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400" w:rsidRDefault="00F664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Wye, Kent, into the</w:t>
      </w:r>
    </w:p>
    <w:p w:rsidR="00F66400" w:rsidRDefault="00F664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Orleston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66400" w:rsidRDefault="00F664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21-181)</w:t>
      </w:r>
    </w:p>
    <w:p w:rsidR="00F66400" w:rsidRDefault="00F664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400" w:rsidRDefault="00F664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400" w:rsidRPr="00F66400" w:rsidRDefault="00F664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  <w:bookmarkEnd w:id="0"/>
    </w:p>
    <w:sectPr w:rsidR="00F66400" w:rsidRPr="00F664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400" w:rsidRDefault="00F66400" w:rsidP="00564E3C">
      <w:pPr>
        <w:spacing w:after="0" w:line="240" w:lineRule="auto"/>
      </w:pPr>
      <w:r>
        <w:separator/>
      </w:r>
    </w:p>
  </w:endnote>
  <w:endnote w:type="continuationSeparator" w:id="0">
    <w:p w:rsidR="00F66400" w:rsidRDefault="00F6640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66400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400" w:rsidRDefault="00F66400" w:rsidP="00564E3C">
      <w:pPr>
        <w:spacing w:after="0" w:line="240" w:lineRule="auto"/>
      </w:pPr>
      <w:r>
        <w:separator/>
      </w:r>
    </w:p>
  </w:footnote>
  <w:footnote w:type="continuationSeparator" w:id="0">
    <w:p w:rsidR="00F66400" w:rsidRDefault="00F6640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00"/>
    <w:rsid w:val="00372DC6"/>
    <w:rsid w:val="00564E3C"/>
    <w:rsid w:val="0064591D"/>
    <w:rsid w:val="00DD5B8A"/>
    <w:rsid w:val="00EB41B8"/>
    <w:rsid w:val="00F14DE1"/>
    <w:rsid w:val="00F6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6E370"/>
  <w15:chartTrackingRefBased/>
  <w15:docId w15:val="{3F812F48-0197-44EB-84AD-AEB70220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2016-01-07T20:26:00Z</dcterms:created>
  <dcterms:modified xsi:type="dcterms:W3CDTF">2016-01-07T20:30:00Z</dcterms:modified>
</cp:coreProperties>
</file>